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8B5BF" w14:textId="60009E75" w:rsidR="006B2F86" w:rsidRDefault="0047498D" w:rsidP="00E71FC3">
      <w:pPr>
        <w:pStyle w:val="NoSpacing"/>
      </w:pPr>
      <w:r>
        <w:rPr>
          <w:u w:val="single"/>
        </w:rPr>
        <w:t>Alice CLOPTON</w:t>
      </w:r>
      <w:r>
        <w:t xml:space="preserve">    </w:t>
      </w:r>
      <w:proofErr w:type="gramStart"/>
      <w:r>
        <w:t xml:space="preserve">   (</w:t>
      </w:r>
      <w:proofErr w:type="gramEnd"/>
      <w:r>
        <w:t>fl.1430)</w:t>
      </w:r>
    </w:p>
    <w:p w14:paraId="12CBD0F6" w14:textId="301C3AC5" w:rsidR="0047498D" w:rsidRDefault="0047498D" w:rsidP="00E71FC3">
      <w:pPr>
        <w:pStyle w:val="NoSpacing"/>
      </w:pPr>
    </w:p>
    <w:p w14:paraId="46076365" w14:textId="247CECA4" w:rsidR="0047498D" w:rsidRDefault="0047498D" w:rsidP="00E71FC3">
      <w:pPr>
        <w:pStyle w:val="NoSpacing"/>
      </w:pPr>
    </w:p>
    <w:p w14:paraId="678F05F9" w14:textId="773960AC" w:rsidR="0047498D" w:rsidRDefault="0047498D" w:rsidP="00E71FC3">
      <w:pPr>
        <w:pStyle w:val="NoSpacing"/>
      </w:pPr>
      <w:r>
        <w:t>Daughter of Robert Clopton of London, draper(q.v.), and his wife, Clarissa(q.v.).</w:t>
      </w:r>
    </w:p>
    <w:p w14:paraId="6F3E8C29" w14:textId="1A65C01D" w:rsidR="0047498D" w:rsidRDefault="0047498D" w:rsidP="00E71FC3">
      <w:pPr>
        <w:pStyle w:val="NoSpacing"/>
      </w:pPr>
      <w:r>
        <w:t>(H.P. p.199)</w:t>
      </w:r>
    </w:p>
    <w:p w14:paraId="4C87E051" w14:textId="2DEEF83D" w:rsidR="0047498D" w:rsidRDefault="0047498D" w:rsidP="0047498D">
      <w:pPr>
        <w:pStyle w:val="NoSpacing"/>
      </w:pPr>
      <w:r>
        <w:t xml:space="preserve">= Henry </w:t>
      </w:r>
      <w:proofErr w:type="spellStart"/>
      <w:r>
        <w:t>Chichele</w:t>
      </w:r>
      <w:proofErr w:type="spellEnd"/>
      <w:r>
        <w:t>, senior(q.v.).   (ibid.)</w:t>
      </w:r>
    </w:p>
    <w:p w14:paraId="43B60A76" w14:textId="39BC2397" w:rsidR="0047498D" w:rsidRDefault="0047498D" w:rsidP="0047498D">
      <w:pPr>
        <w:pStyle w:val="NoSpacing"/>
      </w:pPr>
    </w:p>
    <w:p w14:paraId="01AE1FB7" w14:textId="10036A61" w:rsidR="0047498D" w:rsidRDefault="0047498D" w:rsidP="0047498D">
      <w:pPr>
        <w:pStyle w:val="NoSpacing"/>
      </w:pPr>
    </w:p>
    <w:p w14:paraId="6E14B5DF" w14:textId="491D4DEB" w:rsidR="0047498D" w:rsidRPr="0047498D" w:rsidRDefault="0047498D" w:rsidP="0047498D">
      <w:pPr>
        <w:pStyle w:val="NoSpacing"/>
      </w:pPr>
      <w:r>
        <w:t>3 April 2018</w:t>
      </w:r>
      <w:bookmarkStart w:id="0" w:name="_GoBack"/>
      <w:bookmarkEnd w:id="0"/>
    </w:p>
    <w:sectPr w:rsidR="0047498D" w:rsidRPr="004749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50957" w14:textId="77777777" w:rsidR="0047498D" w:rsidRDefault="0047498D" w:rsidP="00E71FC3">
      <w:pPr>
        <w:spacing w:after="0" w:line="240" w:lineRule="auto"/>
      </w:pPr>
      <w:r>
        <w:separator/>
      </w:r>
    </w:p>
  </w:endnote>
  <w:endnote w:type="continuationSeparator" w:id="0">
    <w:p w14:paraId="45DA3F45" w14:textId="77777777" w:rsidR="0047498D" w:rsidRDefault="004749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ED8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14BE9" w14:textId="77777777" w:rsidR="0047498D" w:rsidRDefault="0047498D" w:rsidP="00E71FC3">
      <w:pPr>
        <w:spacing w:after="0" w:line="240" w:lineRule="auto"/>
      </w:pPr>
      <w:r>
        <w:separator/>
      </w:r>
    </w:p>
  </w:footnote>
  <w:footnote w:type="continuationSeparator" w:id="0">
    <w:p w14:paraId="5AEA947B" w14:textId="77777777" w:rsidR="0047498D" w:rsidRDefault="004749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98D"/>
    <w:rsid w:val="001A7C09"/>
    <w:rsid w:val="0047498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BE070"/>
  <w15:chartTrackingRefBased/>
  <w15:docId w15:val="{88667291-F098-4E0A-B5F3-C84A383C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2018-04-03T13:05:00Z</dcterms:created>
  <dcterms:modified xsi:type="dcterms:W3CDTF">2018-04-03T13:07:00Z</dcterms:modified>
</cp:coreProperties>
</file>